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8D" w:rsidRPr="00803A36" w:rsidRDefault="009A2C8D" w:rsidP="00B11056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803A36">
        <w:rPr>
          <w:rFonts w:ascii="Times New Roman" w:hAnsi="Times New Roman"/>
          <w:b/>
          <w:sz w:val="28"/>
          <w:szCs w:val="28"/>
        </w:rPr>
        <w:t>ИТОГИ УЧЕБНЫХ ДОСТИЖЕНИЙ ОБУЧАЮЩИХСЯ</w:t>
      </w:r>
    </w:p>
    <w:p w:rsidR="009A2C8D" w:rsidRPr="00803A36" w:rsidRDefault="009A2C8D" w:rsidP="00B11056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803A36">
        <w:rPr>
          <w:rFonts w:ascii="Times New Roman" w:hAnsi="Times New Roman"/>
          <w:b/>
          <w:sz w:val="28"/>
          <w:szCs w:val="28"/>
        </w:rPr>
        <w:t>Муниципального общеобразовательного учреждения города Джанкоя Республики Крым «Школа-гимназия «№6»</w:t>
      </w:r>
    </w:p>
    <w:p w:rsidR="009A2C8D" w:rsidRPr="00803A36" w:rsidRDefault="009A2C8D" w:rsidP="00B11056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803A36">
        <w:rPr>
          <w:rFonts w:ascii="Times New Roman" w:hAnsi="Times New Roman"/>
          <w:b/>
          <w:sz w:val="28"/>
          <w:szCs w:val="28"/>
        </w:rPr>
        <w:t>за 1 четверть 2019-2020 учебного года</w:t>
      </w:r>
    </w:p>
    <w:tbl>
      <w:tblPr>
        <w:tblW w:w="124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1842"/>
        <w:gridCol w:w="1664"/>
        <w:gridCol w:w="1664"/>
        <w:gridCol w:w="1664"/>
        <w:gridCol w:w="1664"/>
        <w:gridCol w:w="1664"/>
      </w:tblGrid>
      <w:tr w:rsidR="009A2C8D" w:rsidRPr="00DB3D75" w:rsidTr="00DB3D75">
        <w:trPr>
          <w:trHeight w:val="522"/>
        </w:trPr>
        <w:tc>
          <w:tcPr>
            <w:tcW w:w="2268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Всего обуч-ся</w:t>
            </w:r>
          </w:p>
        </w:tc>
        <w:tc>
          <w:tcPr>
            <w:tcW w:w="1842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6656" w:type="dxa"/>
            <w:gridSpan w:val="4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1664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</w:tr>
      <w:tr w:rsidR="009A2C8D" w:rsidRPr="00DB3D75" w:rsidTr="00DB3D75">
        <w:trPr>
          <w:trHeight w:val="521"/>
        </w:trPr>
        <w:tc>
          <w:tcPr>
            <w:tcW w:w="2268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4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C8D" w:rsidRPr="00DB3D75" w:rsidTr="00DB3D75">
        <w:trPr>
          <w:trHeight w:val="323"/>
        </w:trPr>
        <w:tc>
          <w:tcPr>
            <w:tcW w:w="226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937</w:t>
            </w:r>
          </w:p>
        </w:tc>
        <w:tc>
          <w:tcPr>
            <w:tcW w:w="1842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3,95</w:t>
            </w:r>
          </w:p>
        </w:tc>
        <w:tc>
          <w:tcPr>
            <w:tcW w:w="166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166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66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353</w:t>
            </w:r>
          </w:p>
        </w:tc>
        <w:tc>
          <w:tcPr>
            <w:tcW w:w="166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66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A2C8D" w:rsidRPr="00DB3D75" w:rsidTr="00DB3D75">
        <w:trPr>
          <w:trHeight w:val="304"/>
        </w:trPr>
        <w:tc>
          <w:tcPr>
            <w:tcW w:w="226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9"/>
        <w:gridCol w:w="899"/>
        <w:gridCol w:w="606"/>
        <w:gridCol w:w="621"/>
        <w:gridCol w:w="635"/>
        <w:gridCol w:w="621"/>
        <w:gridCol w:w="641"/>
        <w:gridCol w:w="1280"/>
        <w:gridCol w:w="739"/>
        <w:gridCol w:w="614"/>
        <w:gridCol w:w="628"/>
        <w:gridCol w:w="628"/>
        <w:gridCol w:w="614"/>
        <w:gridCol w:w="641"/>
        <w:gridCol w:w="1211"/>
        <w:gridCol w:w="790"/>
        <w:gridCol w:w="743"/>
        <w:gridCol w:w="627"/>
        <w:gridCol w:w="628"/>
        <w:gridCol w:w="743"/>
        <w:gridCol w:w="764"/>
      </w:tblGrid>
      <w:tr w:rsidR="009A2C8D" w:rsidRPr="00DB3D75" w:rsidTr="00DB3D75">
        <w:trPr>
          <w:trHeight w:val="519"/>
        </w:trPr>
        <w:tc>
          <w:tcPr>
            <w:tcW w:w="1629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Всего обуч. в нач.школе</w:t>
            </w:r>
          </w:p>
        </w:tc>
        <w:tc>
          <w:tcPr>
            <w:tcW w:w="899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2483" w:type="dxa"/>
            <w:gridSpan w:val="4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 xml:space="preserve">Оценки </w:t>
            </w:r>
          </w:p>
        </w:tc>
        <w:tc>
          <w:tcPr>
            <w:tcW w:w="641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1280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Всего обуч. в осн.школе</w:t>
            </w:r>
          </w:p>
        </w:tc>
        <w:tc>
          <w:tcPr>
            <w:tcW w:w="739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2484" w:type="dxa"/>
            <w:gridSpan w:val="4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 xml:space="preserve">Оценки </w:t>
            </w:r>
          </w:p>
        </w:tc>
        <w:tc>
          <w:tcPr>
            <w:tcW w:w="641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1211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Всего обуч. в ср..школе</w:t>
            </w:r>
          </w:p>
        </w:tc>
        <w:tc>
          <w:tcPr>
            <w:tcW w:w="790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2741" w:type="dxa"/>
            <w:gridSpan w:val="4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 xml:space="preserve">Оценки </w:t>
            </w:r>
          </w:p>
        </w:tc>
        <w:tc>
          <w:tcPr>
            <w:tcW w:w="764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</w:tr>
      <w:tr w:rsidR="009A2C8D" w:rsidRPr="00DB3D75" w:rsidTr="00DB3D75">
        <w:trPr>
          <w:trHeight w:val="519"/>
        </w:trPr>
        <w:tc>
          <w:tcPr>
            <w:tcW w:w="1629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1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1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1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1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3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4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C8D" w:rsidRPr="00DB3D75" w:rsidTr="00DB3D75">
        <w:tc>
          <w:tcPr>
            <w:tcW w:w="1629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293</w:t>
            </w:r>
          </w:p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(104 первые классы не оцениваются)</w:t>
            </w:r>
          </w:p>
        </w:tc>
        <w:tc>
          <w:tcPr>
            <w:tcW w:w="899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60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1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3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621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41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442</w:t>
            </w:r>
          </w:p>
        </w:tc>
        <w:tc>
          <w:tcPr>
            <w:tcW w:w="739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6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62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6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41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C8D" w:rsidRPr="00DB3D75" w:rsidTr="00DB3D75">
        <w:tc>
          <w:tcPr>
            <w:tcW w:w="1629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Pr="00803A36" w:rsidRDefault="009A2C8D" w:rsidP="0028486F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803A36">
        <w:rPr>
          <w:rFonts w:ascii="Times New Roman" w:hAnsi="Times New Roman"/>
          <w:b/>
          <w:sz w:val="28"/>
          <w:szCs w:val="28"/>
        </w:rPr>
        <w:t>РЕЗУЛЬТАТИВНОСТЬ ОБУЧЕНИЯ ПО УЧЕБНЫМ ПРЕДМЕТАМ (2-4 кл.)</w:t>
      </w:r>
    </w:p>
    <w:p w:rsidR="009A2C8D" w:rsidRPr="00803A36" w:rsidRDefault="009A2C8D" w:rsidP="00CE4DC5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803A36">
        <w:rPr>
          <w:rFonts w:ascii="Times New Roman" w:hAnsi="Times New Roman"/>
          <w:b/>
          <w:sz w:val="28"/>
          <w:szCs w:val="28"/>
        </w:rPr>
        <w:t>Муниципального общеобразовательного учреждения города Джанкоя Республики Крым «Школа-гимназия №6»</w:t>
      </w:r>
    </w:p>
    <w:p w:rsidR="009A2C8D" w:rsidRPr="00803A36" w:rsidRDefault="009A2C8D" w:rsidP="00CE4DC5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803A36">
        <w:rPr>
          <w:rFonts w:ascii="Times New Roman" w:hAnsi="Times New Roman"/>
          <w:b/>
          <w:sz w:val="28"/>
          <w:szCs w:val="28"/>
        </w:rPr>
        <w:t>за 1 четверть 2019-2020 учебного года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2288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314"/>
        <w:gridCol w:w="1134"/>
        <w:gridCol w:w="1275"/>
        <w:gridCol w:w="1276"/>
      </w:tblGrid>
      <w:tr w:rsidR="009A2C8D" w:rsidRPr="00DB3D75" w:rsidTr="00DB3D75">
        <w:trPr>
          <w:trHeight w:val="310"/>
        </w:trPr>
        <w:tc>
          <w:tcPr>
            <w:tcW w:w="567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88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056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Кол-во обуч-ся</w:t>
            </w:r>
          </w:p>
        </w:tc>
        <w:tc>
          <w:tcPr>
            <w:tcW w:w="1056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2112" w:type="dxa"/>
            <w:gridSpan w:val="2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2" w:type="dxa"/>
            <w:gridSpan w:val="2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2" w:type="dxa"/>
            <w:gridSpan w:val="2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48" w:type="dxa"/>
            <w:gridSpan w:val="2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1276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</w:tr>
      <w:tr w:rsidR="009A2C8D" w:rsidRPr="00DB3D75" w:rsidTr="00DB3D75">
        <w:trPr>
          <w:trHeight w:val="310"/>
        </w:trPr>
        <w:tc>
          <w:tcPr>
            <w:tcW w:w="567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Русский яз.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51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166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57</w:t>
            </w:r>
          </w:p>
        </w:tc>
        <w:tc>
          <w:tcPr>
            <w:tcW w:w="131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76</w:t>
            </w:r>
          </w:p>
        </w:tc>
        <w:tc>
          <w:tcPr>
            <w:tcW w:w="113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1275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83</w:t>
            </w:r>
          </w:p>
        </w:tc>
        <w:tc>
          <w:tcPr>
            <w:tcW w:w="127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4,1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Литерат.чт.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119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41</w:t>
            </w:r>
          </w:p>
        </w:tc>
        <w:tc>
          <w:tcPr>
            <w:tcW w:w="131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157</w:t>
            </w:r>
          </w:p>
        </w:tc>
        <w:tc>
          <w:tcPr>
            <w:tcW w:w="113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53</w:t>
            </w:r>
          </w:p>
        </w:tc>
        <w:tc>
          <w:tcPr>
            <w:tcW w:w="1275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94</w:t>
            </w:r>
          </w:p>
        </w:tc>
        <w:tc>
          <w:tcPr>
            <w:tcW w:w="127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4,5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Англ.яз.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29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119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41</w:t>
            </w:r>
          </w:p>
        </w:tc>
        <w:tc>
          <w:tcPr>
            <w:tcW w:w="131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144</w:t>
            </w:r>
          </w:p>
        </w:tc>
        <w:tc>
          <w:tcPr>
            <w:tcW w:w="113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49</w:t>
            </w:r>
          </w:p>
        </w:tc>
        <w:tc>
          <w:tcPr>
            <w:tcW w:w="1275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90</w:t>
            </w:r>
          </w:p>
        </w:tc>
        <w:tc>
          <w:tcPr>
            <w:tcW w:w="127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4,4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45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155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53</w:t>
            </w:r>
          </w:p>
        </w:tc>
        <w:tc>
          <w:tcPr>
            <w:tcW w:w="131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93</w:t>
            </w:r>
          </w:p>
        </w:tc>
        <w:tc>
          <w:tcPr>
            <w:tcW w:w="113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32</w:t>
            </w:r>
          </w:p>
        </w:tc>
        <w:tc>
          <w:tcPr>
            <w:tcW w:w="1275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85</w:t>
            </w:r>
          </w:p>
        </w:tc>
        <w:tc>
          <w:tcPr>
            <w:tcW w:w="127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4,1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Окруж.мир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33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161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55</w:t>
            </w:r>
          </w:p>
        </w:tc>
        <w:tc>
          <w:tcPr>
            <w:tcW w:w="131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113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34</w:t>
            </w:r>
          </w:p>
        </w:tc>
        <w:tc>
          <w:tcPr>
            <w:tcW w:w="1275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89</w:t>
            </w:r>
          </w:p>
        </w:tc>
        <w:tc>
          <w:tcPr>
            <w:tcW w:w="127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4,2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45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131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244</w:t>
            </w:r>
          </w:p>
        </w:tc>
        <w:tc>
          <w:tcPr>
            <w:tcW w:w="113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83</w:t>
            </w:r>
          </w:p>
        </w:tc>
        <w:tc>
          <w:tcPr>
            <w:tcW w:w="1275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127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4,8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31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31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261</w:t>
            </w:r>
          </w:p>
        </w:tc>
        <w:tc>
          <w:tcPr>
            <w:tcW w:w="113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89</w:t>
            </w:r>
          </w:p>
        </w:tc>
        <w:tc>
          <w:tcPr>
            <w:tcW w:w="1275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127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4,9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84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29</w:t>
            </w:r>
          </w:p>
        </w:tc>
        <w:tc>
          <w:tcPr>
            <w:tcW w:w="131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202</w:t>
            </w:r>
          </w:p>
        </w:tc>
        <w:tc>
          <w:tcPr>
            <w:tcW w:w="113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69</w:t>
            </w:r>
          </w:p>
        </w:tc>
        <w:tc>
          <w:tcPr>
            <w:tcW w:w="1275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98</w:t>
            </w:r>
          </w:p>
        </w:tc>
        <w:tc>
          <w:tcPr>
            <w:tcW w:w="127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4,7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Физич. культура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117</w:t>
            </w:r>
          </w:p>
        </w:tc>
        <w:tc>
          <w:tcPr>
            <w:tcW w:w="105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40</w:t>
            </w:r>
          </w:p>
        </w:tc>
        <w:tc>
          <w:tcPr>
            <w:tcW w:w="131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169</w:t>
            </w:r>
          </w:p>
        </w:tc>
        <w:tc>
          <w:tcPr>
            <w:tcW w:w="1134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58</w:t>
            </w:r>
          </w:p>
        </w:tc>
        <w:tc>
          <w:tcPr>
            <w:tcW w:w="1275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98</w:t>
            </w:r>
          </w:p>
        </w:tc>
        <w:tc>
          <w:tcPr>
            <w:tcW w:w="1276" w:type="dxa"/>
            <w:vAlign w:val="center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Arial Narrow" w:hAnsi="Arial Narrow"/>
                <w:sz w:val="24"/>
                <w:szCs w:val="24"/>
              </w:rPr>
              <w:t>4,6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 xml:space="preserve">Родн. (кртат) яз 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Лит. на род. (кртат.)яз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Родн. (укр) яз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Лит. Чт. На род. (укр.) языке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2C8D" w:rsidRDefault="009A2C8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A2C8D" w:rsidRDefault="009A2C8D" w:rsidP="0009567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*Указать др. (если есть)</w:t>
      </w:r>
    </w:p>
    <w:p w:rsidR="009A2C8D" w:rsidRDefault="009A2C8D" w:rsidP="007E57D4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9A2C8D" w:rsidRDefault="009A2C8D" w:rsidP="007E57D4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9A2C8D" w:rsidRDefault="009A2C8D" w:rsidP="007E57D4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9A2C8D" w:rsidRDefault="009A2C8D" w:rsidP="007E57D4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9A2C8D" w:rsidRDefault="009A2C8D" w:rsidP="00CE4DC5">
      <w:pPr>
        <w:pStyle w:val="NoSpacing"/>
        <w:rPr>
          <w:rFonts w:ascii="Times New Roman" w:hAnsi="Times New Roman"/>
          <w:sz w:val="28"/>
          <w:szCs w:val="28"/>
        </w:rPr>
      </w:pPr>
    </w:p>
    <w:p w:rsidR="009A2C8D" w:rsidRDefault="009A2C8D" w:rsidP="00187F8D">
      <w:pPr>
        <w:pStyle w:val="NoSpacing"/>
        <w:rPr>
          <w:rFonts w:ascii="Times New Roman" w:hAnsi="Times New Roman"/>
          <w:sz w:val="28"/>
          <w:szCs w:val="28"/>
        </w:rPr>
      </w:pPr>
    </w:p>
    <w:p w:rsidR="009A2C8D" w:rsidRPr="00803A36" w:rsidRDefault="009A2C8D" w:rsidP="00187F8D">
      <w:pPr>
        <w:pStyle w:val="NoSpacing"/>
        <w:rPr>
          <w:rFonts w:ascii="Times New Roman" w:hAnsi="Times New Roman"/>
          <w:b/>
          <w:sz w:val="28"/>
          <w:szCs w:val="28"/>
        </w:rPr>
      </w:pPr>
      <w:r w:rsidRPr="00803A36">
        <w:rPr>
          <w:rFonts w:ascii="Times New Roman" w:hAnsi="Times New Roman"/>
          <w:b/>
          <w:sz w:val="28"/>
          <w:szCs w:val="28"/>
        </w:rPr>
        <w:t xml:space="preserve">                                        РЕЗУЛЬТАТИВНОСТЬ ОБУЧЕНИЯ ПО УЧЕБНЫМ ПРЕДМЕТАМ (5-9 кл.)</w:t>
      </w:r>
    </w:p>
    <w:p w:rsidR="009A2C8D" w:rsidRPr="00803A36" w:rsidRDefault="009A2C8D" w:rsidP="007E57D4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bookmarkStart w:id="1" w:name="_Hlk23322525"/>
      <w:r w:rsidRPr="00803A36">
        <w:rPr>
          <w:rFonts w:ascii="Times New Roman" w:hAnsi="Times New Roman"/>
          <w:b/>
          <w:sz w:val="28"/>
          <w:szCs w:val="28"/>
        </w:rPr>
        <w:t>Муниципального общеобразовательного учреждения города Джанкоя Республики Крым «Школа-гимназия №6»</w:t>
      </w:r>
    </w:p>
    <w:p w:rsidR="009A2C8D" w:rsidRPr="00803A36" w:rsidRDefault="009A2C8D" w:rsidP="007E57D4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803A36">
        <w:rPr>
          <w:rFonts w:ascii="Times New Roman" w:hAnsi="Times New Roman"/>
          <w:b/>
          <w:sz w:val="28"/>
          <w:szCs w:val="28"/>
        </w:rPr>
        <w:t>за 1 четверть 2019-2020 учебного года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2288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314"/>
        <w:gridCol w:w="1134"/>
        <w:gridCol w:w="1275"/>
        <w:gridCol w:w="1276"/>
      </w:tblGrid>
      <w:tr w:rsidR="009A2C8D" w:rsidRPr="00DB3D75" w:rsidTr="00DB3D75">
        <w:trPr>
          <w:trHeight w:val="310"/>
        </w:trPr>
        <w:tc>
          <w:tcPr>
            <w:tcW w:w="567" w:type="dxa"/>
            <w:vMerge w:val="restart"/>
          </w:tcPr>
          <w:bookmarkEnd w:id="1"/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88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056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Кол-во обуч-ся</w:t>
            </w:r>
          </w:p>
        </w:tc>
        <w:tc>
          <w:tcPr>
            <w:tcW w:w="1056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2112" w:type="dxa"/>
            <w:gridSpan w:val="2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2" w:type="dxa"/>
            <w:gridSpan w:val="2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2" w:type="dxa"/>
            <w:gridSpan w:val="2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48" w:type="dxa"/>
            <w:gridSpan w:val="2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1276" w:type="dxa"/>
            <w:vMerge w:val="restart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</w:tr>
      <w:tr w:rsidR="009A2C8D" w:rsidRPr="00DB3D75" w:rsidTr="00DB3D75">
        <w:trPr>
          <w:trHeight w:val="310"/>
        </w:trPr>
        <w:tc>
          <w:tcPr>
            <w:tcW w:w="567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Русский яз.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441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241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54,7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441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39,7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Англ.яз.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  <w:lang w:val="en-GB"/>
              </w:rPr>
              <w:t>4</w:t>
            </w:r>
            <w:r w:rsidRPr="00DB3D7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  <w:lang w:val="en-GB"/>
              </w:rPr>
              <w:t>8</w:t>
            </w:r>
            <w:r w:rsidRPr="00DB3D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  <w:lang w:val="en-GB"/>
              </w:rPr>
              <w:t>22</w:t>
            </w:r>
            <w:r w:rsidRPr="00DB3D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  <w:lang w:val="en-GB"/>
              </w:rPr>
              <w:t>13</w:t>
            </w:r>
            <w:r w:rsidRPr="00DB3D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B3D75">
              <w:rPr>
                <w:rFonts w:ascii="Times New Roman" w:hAnsi="Times New Roman"/>
                <w:sz w:val="24"/>
                <w:szCs w:val="24"/>
                <w:lang w:val="en-GB"/>
              </w:rPr>
              <w:t>81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  <w:lang w:val="en-GB"/>
              </w:rPr>
              <w:t>4</w:t>
            </w:r>
            <w:r w:rsidRPr="00DB3D75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 xml:space="preserve">Алгебра 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47,4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47,7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441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48,2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33,6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373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47,7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442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442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51,2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25,4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51,2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34,4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262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Физич. культура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442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253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74,2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</w:tr>
      <w:tr w:rsidR="009A2C8D" w:rsidRPr="00DB3D75" w:rsidTr="00DB3D75">
        <w:tc>
          <w:tcPr>
            <w:tcW w:w="567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88" w:type="dxa"/>
          </w:tcPr>
          <w:p w:rsidR="009A2C8D" w:rsidRPr="00DB3D75" w:rsidRDefault="009A2C8D" w:rsidP="00DB3D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5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131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134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49,7</w:t>
            </w:r>
          </w:p>
        </w:tc>
        <w:tc>
          <w:tcPr>
            <w:tcW w:w="1275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9A2C8D" w:rsidRPr="00DB3D75" w:rsidRDefault="009A2C8D" w:rsidP="00DB3D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D75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</w:tbl>
    <w:p w:rsidR="009A2C8D" w:rsidRPr="00203A74" w:rsidRDefault="009A2C8D" w:rsidP="00095672">
      <w:pPr>
        <w:pStyle w:val="NoSpacing"/>
        <w:rPr>
          <w:rFonts w:ascii="Times New Roman" w:hAnsi="Times New Roman"/>
          <w:sz w:val="24"/>
          <w:szCs w:val="24"/>
        </w:rPr>
      </w:pPr>
    </w:p>
    <w:sectPr w:rsidR="009A2C8D" w:rsidRPr="00203A74" w:rsidSect="009C28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560D"/>
    <w:rsid w:val="00095672"/>
    <w:rsid w:val="00100C00"/>
    <w:rsid w:val="00187F8D"/>
    <w:rsid w:val="001C527F"/>
    <w:rsid w:val="001E511F"/>
    <w:rsid w:val="00203A74"/>
    <w:rsid w:val="00240488"/>
    <w:rsid w:val="0028486F"/>
    <w:rsid w:val="0036435F"/>
    <w:rsid w:val="00392E37"/>
    <w:rsid w:val="003B5A8A"/>
    <w:rsid w:val="003D04E7"/>
    <w:rsid w:val="0044296A"/>
    <w:rsid w:val="004A40A7"/>
    <w:rsid w:val="004C114D"/>
    <w:rsid w:val="00503BA5"/>
    <w:rsid w:val="0059611D"/>
    <w:rsid w:val="005A69AB"/>
    <w:rsid w:val="00636927"/>
    <w:rsid w:val="007400C1"/>
    <w:rsid w:val="007B3F1F"/>
    <w:rsid w:val="007E57D4"/>
    <w:rsid w:val="00803A36"/>
    <w:rsid w:val="008911ED"/>
    <w:rsid w:val="008C4946"/>
    <w:rsid w:val="00970E9B"/>
    <w:rsid w:val="009738AC"/>
    <w:rsid w:val="009A2C8D"/>
    <w:rsid w:val="009C2811"/>
    <w:rsid w:val="00A56B74"/>
    <w:rsid w:val="00B11056"/>
    <w:rsid w:val="00B4560D"/>
    <w:rsid w:val="00B63361"/>
    <w:rsid w:val="00B85B1F"/>
    <w:rsid w:val="00BA459D"/>
    <w:rsid w:val="00C24FB8"/>
    <w:rsid w:val="00C560B8"/>
    <w:rsid w:val="00CE4DC5"/>
    <w:rsid w:val="00D261E1"/>
    <w:rsid w:val="00DB3D75"/>
    <w:rsid w:val="00DF4366"/>
    <w:rsid w:val="00E553C5"/>
    <w:rsid w:val="00E57D68"/>
    <w:rsid w:val="00E734E3"/>
    <w:rsid w:val="00F02386"/>
    <w:rsid w:val="00F42115"/>
    <w:rsid w:val="00FF2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E9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11056"/>
    <w:rPr>
      <w:lang w:eastAsia="en-US"/>
    </w:rPr>
  </w:style>
  <w:style w:type="table" w:styleId="TableGrid">
    <w:name w:val="Table Grid"/>
    <w:basedOn w:val="TableNormal"/>
    <w:uiPriority w:val="99"/>
    <w:rsid w:val="003643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410</Words>
  <Characters>2343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ИТОГИ УЧЕБНЫХ ДОСТИЖЕНИЙ ОБУЧАЮЩИХСЯ</dc:title>
  <dc:subject/>
  <dc:creator>User-s</dc:creator>
  <cp:keywords/>
  <dc:description/>
  <cp:lastModifiedBy>User</cp:lastModifiedBy>
  <cp:revision>2</cp:revision>
  <dcterms:created xsi:type="dcterms:W3CDTF">2020-02-08T10:34:00Z</dcterms:created>
  <dcterms:modified xsi:type="dcterms:W3CDTF">2020-02-08T10:34:00Z</dcterms:modified>
</cp:coreProperties>
</file>